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313E40" w14:textId="77777777" w:rsidR="003B618D" w:rsidRDefault="003B618D" w:rsidP="003B618D">
      <w:pPr>
        <w:pStyle w:val="NoSpacing"/>
      </w:pPr>
      <w:r>
        <w:rPr>
          <w:u w:val="single"/>
        </w:rPr>
        <w:t>John TOKER</w:t>
      </w:r>
      <w:r>
        <w:t xml:space="preserve">      (fl.1433)</w:t>
      </w:r>
    </w:p>
    <w:p w14:paraId="1E2DCF01" w14:textId="77777777" w:rsidR="003B618D" w:rsidRDefault="003B618D" w:rsidP="003B618D">
      <w:pPr>
        <w:pStyle w:val="NoSpacing"/>
      </w:pPr>
    </w:p>
    <w:p w14:paraId="5E6B2437" w14:textId="77777777" w:rsidR="003B618D" w:rsidRDefault="003B618D" w:rsidP="003B618D">
      <w:pPr>
        <w:pStyle w:val="NoSpacing"/>
      </w:pPr>
    </w:p>
    <w:p w14:paraId="4F593D6D" w14:textId="77777777" w:rsidR="003B618D" w:rsidRDefault="003B618D" w:rsidP="003B618D">
      <w:pPr>
        <w:pStyle w:val="NoSpacing"/>
      </w:pPr>
      <w:r>
        <w:tab/>
        <w:t>1433</w:t>
      </w:r>
      <w:r>
        <w:tab/>
        <w:t xml:space="preserve">He brought an action for debt against </w:t>
      </w:r>
      <w:proofErr w:type="gramStart"/>
      <w:r>
        <w:t>sir</w:t>
      </w:r>
      <w:proofErr w:type="gramEnd"/>
      <w:r>
        <w:t xml:space="preserve"> John </w:t>
      </w:r>
      <w:proofErr w:type="spellStart"/>
      <w:r>
        <w:t>Pye</w:t>
      </w:r>
      <w:proofErr w:type="spellEnd"/>
      <w:r>
        <w:t xml:space="preserve">, Vicar of </w:t>
      </w:r>
      <w:proofErr w:type="spellStart"/>
      <w:r>
        <w:t>St.Neot</w:t>
      </w:r>
      <w:proofErr w:type="spellEnd"/>
      <w:r>
        <w:t>(q.v.),</w:t>
      </w:r>
    </w:p>
    <w:p w14:paraId="2D966A92" w14:textId="77777777" w:rsidR="003B618D" w:rsidRDefault="003B618D" w:rsidP="003B618D">
      <w:pPr>
        <w:pStyle w:val="NoSpacing"/>
      </w:pPr>
      <w:r>
        <w:tab/>
      </w:r>
      <w:r>
        <w:tab/>
        <w:t xml:space="preserve">to recover payment for goods supplied to Robert </w:t>
      </w:r>
      <w:proofErr w:type="spellStart"/>
      <w:r>
        <w:t>Drewe</w:t>
      </w:r>
      <w:proofErr w:type="spellEnd"/>
      <w:r>
        <w:t xml:space="preserve"> of Cornwall.</w:t>
      </w:r>
    </w:p>
    <w:p w14:paraId="7E83330F" w14:textId="77777777" w:rsidR="003B618D" w:rsidRDefault="003B618D" w:rsidP="003B618D">
      <w:pPr>
        <w:pStyle w:val="NoSpacing"/>
      </w:pPr>
      <w:r>
        <w:tab/>
      </w:r>
      <w:r>
        <w:tab/>
        <w:t>(P.R.O. ref. C 1/12/42)</w:t>
      </w:r>
    </w:p>
    <w:p w14:paraId="0A4AC65B" w14:textId="77777777" w:rsidR="003B618D" w:rsidRDefault="003B618D" w:rsidP="003B618D">
      <w:pPr>
        <w:pStyle w:val="NoSpacing"/>
      </w:pPr>
    </w:p>
    <w:p w14:paraId="71A846EE" w14:textId="77777777" w:rsidR="003B618D" w:rsidRDefault="003B618D" w:rsidP="003B618D">
      <w:pPr>
        <w:pStyle w:val="NoSpacing"/>
      </w:pPr>
    </w:p>
    <w:p w14:paraId="5FB6094D" w14:textId="77777777" w:rsidR="003B618D" w:rsidRDefault="003B618D" w:rsidP="003B618D">
      <w:pPr>
        <w:pStyle w:val="NoSpacing"/>
      </w:pPr>
      <w:r>
        <w:t>11 October 2019</w:t>
      </w:r>
    </w:p>
    <w:p w14:paraId="3234F111" w14:textId="77777777" w:rsidR="006B2F86" w:rsidRPr="00E71FC3" w:rsidRDefault="003B618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7FF5FF" w14:textId="77777777" w:rsidR="003B618D" w:rsidRDefault="003B618D" w:rsidP="00E71FC3">
      <w:pPr>
        <w:spacing w:after="0" w:line="240" w:lineRule="auto"/>
      </w:pPr>
      <w:r>
        <w:separator/>
      </w:r>
    </w:p>
  </w:endnote>
  <w:endnote w:type="continuationSeparator" w:id="0">
    <w:p w14:paraId="2C8105B3" w14:textId="77777777" w:rsidR="003B618D" w:rsidRDefault="003B618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9F050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10D4F8" w14:textId="77777777" w:rsidR="003B618D" w:rsidRDefault="003B618D" w:rsidP="00E71FC3">
      <w:pPr>
        <w:spacing w:after="0" w:line="240" w:lineRule="auto"/>
      </w:pPr>
      <w:r>
        <w:separator/>
      </w:r>
    </w:p>
  </w:footnote>
  <w:footnote w:type="continuationSeparator" w:id="0">
    <w:p w14:paraId="623D70DB" w14:textId="77777777" w:rsidR="003B618D" w:rsidRDefault="003B618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18D"/>
    <w:rsid w:val="001A7C09"/>
    <w:rsid w:val="003B618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9CA40D"/>
  <w15:chartTrackingRefBased/>
  <w15:docId w15:val="{0C5FB172-FC74-4659-82BC-32D6F2BF3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2019-11-28T21:03:00Z</dcterms:created>
  <dcterms:modified xsi:type="dcterms:W3CDTF">2019-11-28T21:04:00Z</dcterms:modified>
</cp:coreProperties>
</file>